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5839F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91C1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91C1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5839F5" w:rsidRPr="005839F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5839F5" w:rsidRPr="005839F5">
          <w:rPr>
            <w:rStyle w:val="aa"/>
          </w:rPr>
          <w:t>440052, г. Пенза, ул. Ново-Тамбовская, д.9;</w:t>
        </w:r>
        <w:r w:rsidR="005839F5" w:rsidRPr="005839F5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5839F5" w:rsidRPr="005839F5">
          <w:rPr>
            <w:rStyle w:val="aa"/>
          </w:rPr>
          <w:t xml:space="preserve"> Поликлиника - Процедурный</w:t>
        </w:r>
        <w:r w:rsidR="005839F5" w:rsidRPr="005839F5">
          <w:rPr>
            <w:u w:val="single"/>
          </w:rPr>
          <w:t xml:space="preserve"> кабинет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5839F5" w:rsidRPr="005839F5">
          <w:rPr>
            <w:u w:val="single"/>
          </w:rPr>
          <w:t xml:space="preserve"> 11091/021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5839F5" w:rsidRPr="005839F5">
          <w:rPr>
            <w:rStyle w:val="aa"/>
          </w:rPr>
          <w:t xml:space="preserve"> Медицинская </w:t>
        </w:r>
        <w:r w:rsidR="005839F5" w:rsidRPr="005839F5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5839F5" w:rsidRPr="005839F5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5839F5" w:rsidRPr="005839F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2027FA" w:rsidRPr="001D5852" w:rsidTr="00F912F0">
        <w:trPr>
          <w:jc w:val="center"/>
        </w:trPr>
        <w:tc>
          <w:tcPr>
            <w:tcW w:w="4678" w:type="dxa"/>
            <w:vAlign w:val="center"/>
          </w:tcPr>
          <w:p w:rsidR="002027FA" w:rsidRPr="001D5852" w:rsidRDefault="002027FA" w:rsidP="002027FA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7FA" w:rsidRPr="002027FA" w:rsidRDefault="006012C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2027FA" w:rsidRPr="002027F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027FA" w:rsidRPr="002027FA" w:rsidRDefault="002027FA" w:rsidP="00AD14A4">
      <w:r w:rsidRPr="002027FA">
        <w:t>- Руководство по эксплуатации прибора комбинированного ТКА-ПКМ (02) люксметр + яркомер;</w:t>
      </w:r>
    </w:p>
    <w:p w:rsidR="002027FA" w:rsidRPr="002027FA" w:rsidRDefault="002027FA" w:rsidP="00AD14A4">
      <w:r w:rsidRPr="002027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2027FA" w:rsidP="00AD14A4">
      <w:r w:rsidRPr="002027F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012C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</w:t>
            </w:r>
            <w:r w:rsidR="001F0A31">
              <w:t>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CC6AD1">
              <w:t>21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EF618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F618F" w:rsidRPr="00EF618F">
          <w:rPr>
            <w:bCs/>
          </w:rPr>
          <w:t>-</w:t>
        </w:r>
        <w:r w:rsidR="00EF618F" w:rsidRPr="00EF618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F618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839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012C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012C7" w:rsidRPr="00F912F0">
            <w:rPr>
              <w:rStyle w:val="ad"/>
              <w:sz w:val="20"/>
              <w:szCs w:val="20"/>
            </w:rPr>
            <w:fldChar w:fldCharType="separate"/>
          </w:r>
          <w:r w:rsidR="005839F5">
            <w:rPr>
              <w:rStyle w:val="ad"/>
              <w:noProof/>
              <w:sz w:val="20"/>
              <w:szCs w:val="20"/>
            </w:rPr>
            <w:t>1</w:t>
          </w:r>
          <w:r w:rsidR="006012C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39F5" w:rsidRPr="005839F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1587E16FB7746F68447FE9F314CA220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1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1"/>
    <w:docVar w:name="rm_name" w:val=" Медицинская сестра процедурной "/>
    <w:docVar w:name="rm_number" w:val=" 11091/02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0A31"/>
    <w:rsid w:val="001F4D8D"/>
    <w:rsid w:val="002027FA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91C12"/>
    <w:rsid w:val="003C24DB"/>
    <w:rsid w:val="003C4FB3"/>
    <w:rsid w:val="003D2EA4"/>
    <w:rsid w:val="003D77F1"/>
    <w:rsid w:val="00402CAC"/>
    <w:rsid w:val="00405CEA"/>
    <w:rsid w:val="00422F35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839F5"/>
    <w:rsid w:val="005A214B"/>
    <w:rsid w:val="005A3A36"/>
    <w:rsid w:val="005B466C"/>
    <w:rsid w:val="005B7FE8"/>
    <w:rsid w:val="005C0A9A"/>
    <w:rsid w:val="005C3618"/>
    <w:rsid w:val="005C5E0B"/>
    <w:rsid w:val="005E25CF"/>
    <w:rsid w:val="005E52DB"/>
    <w:rsid w:val="005E714A"/>
    <w:rsid w:val="006012C7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80C41"/>
    <w:rsid w:val="007A0317"/>
    <w:rsid w:val="007A6E00"/>
    <w:rsid w:val="007D1852"/>
    <w:rsid w:val="007D2CEA"/>
    <w:rsid w:val="007E6894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70C34"/>
    <w:rsid w:val="00A8075F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7E63"/>
    <w:rsid w:val="00BA5029"/>
    <w:rsid w:val="00BB1995"/>
    <w:rsid w:val="00BC2F3C"/>
    <w:rsid w:val="00C01B60"/>
    <w:rsid w:val="00C02721"/>
    <w:rsid w:val="00C851DE"/>
    <w:rsid w:val="00CC1101"/>
    <w:rsid w:val="00CC6AD1"/>
    <w:rsid w:val="00CC7CD9"/>
    <w:rsid w:val="00CE3307"/>
    <w:rsid w:val="00D36078"/>
    <w:rsid w:val="00D613FA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1983"/>
    <w:rsid w:val="00EB72AD"/>
    <w:rsid w:val="00EC37A1"/>
    <w:rsid w:val="00EE2E1E"/>
    <w:rsid w:val="00EF3DC4"/>
    <w:rsid w:val="00EF618F"/>
    <w:rsid w:val="00F1397F"/>
    <w:rsid w:val="00F218F0"/>
    <w:rsid w:val="00F30A8F"/>
    <w:rsid w:val="00F76072"/>
    <w:rsid w:val="00F912F0"/>
    <w:rsid w:val="00FB001B"/>
    <w:rsid w:val="00FD2BA8"/>
    <w:rsid w:val="00FE3B0A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2016-10-17T13:13:00Z</dcterms:created>
  <dcterms:modified xsi:type="dcterms:W3CDTF">2016-11-25T06:22:00Z</dcterms:modified>
</cp:coreProperties>
</file>